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B6B30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8B6B30" w:rsidRPr="007D1931" w:rsidRDefault="008B6B30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8B6B30" w:rsidRPr="00811476" w:rsidRDefault="008B6B30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8B6B30" w:rsidRDefault="008B6B30" w:rsidP="00FE658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505DF">
        <w:rPr>
          <w:rFonts w:ascii="Times New Roman" w:hAnsi="Times New Roman" w:cs="Times New Roman"/>
          <w:bCs/>
          <w:sz w:val="24"/>
          <w:szCs w:val="24"/>
          <w:u w:val="single"/>
        </w:rPr>
        <w:t>главный специалист отде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ла по вопросам земельных отношений Комитета по управлению имуществом </w:t>
      </w:r>
    </w:p>
    <w:p w:rsidR="008B6B30" w:rsidRPr="00A505DF" w:rsidRDefault="008B6B30" w:rsidP="00FE658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Гатчинского муниципального района Лукина Юлия Александровна</w:t>
      </w:r>
    </w:p>
    <w:p w:rsidR="008B6B30" w:rsidRPr="007D1931" w:rsidRDefault="008B6B30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8B6B30" w:rsidRPr="007D1931" w:rsidRDefault="008B6B30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8B6B30" w:rsidRPr="008D40FD" w:rsidTr="00337573">
        <w:tc>
          <w:tcPr>
            <w:tcW w:w="2308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B6B30" w:rsidRPr="008D40FD" w:rsidTr="00337573">
        <w:tc>
          <w:tcPr>
            <w:tcW w:w="2308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8B6B30" w:rsidRPr="00B06F2C" w:rsidTr="00A505DF">
        <w:trPr>
          <w:trHeight w:val="602"/>
        </w:trPr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651017,37</w:t>
            </w: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8B6B30" w:rsidRDefault="008B6B30" w:rsidP="00B06F2C">
            <w:pPr>
              <w:ind w:left="-125"/>
              <w:rPr>
                <w:rFonts w:ascii="Times New Roman" w:hAnsi="Times New Roman" w:cs="Times New Roman"/>
              </w:rPr>
            </w:pPr>
            <w:r w:rsidRPr="00B06F2C">
              <w:rPr>
                <w:rFonts w:ascii="Times New Roman" w:hAnsi="Times New Roman" w:cs="Times New Roman"/>
                <w:lang w:val="en-US"/>
              </w:rPr>
              <w:t>1)</w:t>
            </w:r>
            <w:r w:rsidRPr="00A505DF">
              <w:rPr>
                <w:rFonts w:ascii="Times New Roman" w:hAnsi="Times New Roman" w:cs="Times New Roman"/>
              </w:rPr>
              <w:t>ВАЗ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-21144 </w:t>
            </w:r>
            <w:r w:rsidRPr="00A505DF">
              <w:rPr>
                <w:rFonts w:ascii="Times New Roman" w:hAnsi="Times New Roman" w:cs="Times New Roman"/>
                <w:lang w:val="en-US"/>
              </w:rPr>
              <w:t>LADA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505DF">
              <w:rPr>
                <w:rFonts w:ascii="Times New Roman" w:hAnsi="Times New Roman" w:cs="Times New Roman"/>
                <w:lang w:val="en-US"/>
              </w:rPr>
              <w:t>SAMARA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06F2C">
                <w:rPr>
                  <w:rFonts w:ascii="Times New Roman" w:hAnsi="Times New Roman" w:cs="Times New Roman"/>
                  <w:lang w:val="en-US"/>
                </w:rPr>
                <w:t xml:space="preserve">2007 </w:t>
              </w:r>
              <w:r w:rsidRPr="00A505DF">
                <w:rPr>
                  <w:rFonts w:ascii="Times New Roman" w:hAnsi="Times New Roman" w:cs="Times New Roman"/>
                </w:rPr>
                <w:t>г</w:t>
              </w:r>
            </w:smartTag>
            <w:r w:rsidRPr="00B06F2C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:rsidR="008B6B30" w:rsidRPr="00B06F2C" w:rsidRDefault="008B6B30" w:rsidP="00B06F2C">
            <w:pPr>
              <w:ind w:left="-125"/>
              <w:rPr>
                <w:rFonts w:ascii="Times New Roman" w:hAnsi="Times New Roman" w:cs="Times New Roman"/>
                <w:lang w:val="en-US"/>
              </w:rPr>
            </w:pPr>
            <w:r w:rsidRPr="00B06F2C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Pr="00A505DF">
              <w:rPr>
                <w:rFonts w:ascii="Times New Roman" w:hAnsi="Times New Roman" w:cs="Times New Roman"/>
              </w:rPr>
              <w:t>ВАЗ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-21144 </w:t>
            </w:r>
            <w:r w:rsidRPr="00A505DF">
              <w:rPr>
                <w:rFonts w:ascii="Times New Roman" w:hAnsi="Times New Roman" w:cs="Times New Roman"/>
                <w:lang w:val="en-US"/>
              </w:rPr>
              <w:t>LADA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505DF">
              <w:rPr>
                <w:rFonts w:ascii="Times New Roman" w:hAnsi="Times New Roman" w:cs="Times New Roman"/>
                <w:lang w:val="en-US"/>
              </w:rPr>
              <w:t>SAMARA</w:t>
            </w:r>
            <w:r w:rsidRPr="00B06F2C">
              <w:rPr>
                <w:rFonts w:ascii="Times New Roman" w:hAnsi="Times New Roman" w:cs="Times New Roman"/>
                <w:lang w:val="en-US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06F2C">
                <w:rPr>
                  <w:rFonts w:ascii="Times New Roman" w:hAnsi="Times New Roman" w:cs="Times New Roman"/>
                  <w:lang w:val="en-US"/>
                </w:rPr>
                <w:t xml:space="preserve">2007 </w:t>
              </w:r>
              <w:r w:rsidRPr="00A505DF">
                <w:rPr>
                  <w:rFonts w:ascii="Times New Roman" w:hAnsi="Times New Roman" w:cs="Times New Roman"/>
                </w:rPr>
                <w:t>г</w:t>
              </w:r>
            </w:smartTag>
            <w:r w:rsidRPr="00B06F2C">
              <w:rPr>
                <w:rFonts w:ascii="Times New Roman" w:hAnsi="Times New Roman" w:cs="Times New Roman"/>
                <w:lang w:val="en-US"/>
              </w:rPr>
              <w:t xml:space="preserve">.   </w:t>
            </w:r>
          </w:p>
        </w:tc>
        <w:tc>
          <w:tcPr>
            <w:tcW w:w="1701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2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6B30" w:rsidRPr="008D40FD" w:rsidTr="00A505DF">
        <w:trPr>
          <w:trHeight w:val="365"/>
        </w:trPr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</w:tcPr>
          <w:p w:rsidR="008B6B30" w:rsidRPr="008D40FD" w:rsidRDefault="008B6B30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B6B30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B06F2C">
        <w:rPr>
          <w:rFonts w:ascii="Times New Roman" w:hAnsi="Times New Roman" w:cs="Times New Roman"/>
          <w:u w:val="single"/>
        </w:rPr>
        <w:t>Лукина Ю.А.</w:t>
      </w:r>
      <w:r>
        <w:rPr>
          <w:rFonts w:ascii="Times New Roman" w:hAnsi="Times New Roman" w:cs="Times New Roman"/>
          <w:u w:val="single"/>
        </w:rPr>
        <w:t xml:space="preserve">   25.03.2016 г.</w:t>
      </w:r>
      <w:r w:rsidRPr="00B06F2C">
        <w:rPr>
          <w:rFonts w:ascii="Times New Roman" w:hAnsi="Times New Roman" w:cs="Times New Roman"/>
          <w:u w:val="single"/>
        </w:rPr>
        <w:t>,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Фамилия И.О. дата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8B6B30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B6B30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B6B30" w:rsidRPr="007D1931" w:rsidRDefault="008B6B30" w:rsidP="00B90E6B">
            <w:pPr>
              <w:pStyle w:val="ListParagraph"/>
              <w:ind w:left="34"/>
              <w:jc w:val="both"/>
            </w:pPr>
          </w:p>
        </w:tc>
      </w:tr>
    </w:tbl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rPr>
          <w:rFonts w:ascii="Times New Roman" w:hAnsi="Times New Roman" w:cs="Times New Roman"/>
          <w:b/>
          <w:bCs/>
        </w:rPr>
      </w:pPr>
    </w:p>
    <w:p w:rsidR="008B6B30" w:rsidRPr="007D1931" w:rsidRDefault="008B6B30" w:rsidP="007D1931">
      <w:pPr>
        <w:rPr>
          <w:rFonts w:ascii="Times New Roman" w:hAnsi="Times New Roman" w:cs="Times New Roman"/>
          <w:b/>
          <w:bCs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8B6B30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8B6B30" w:rsidRDefault="008B6B30" w:rsidP="00D270B7"/>
    <w:sectPr w:rsidR="008B6B30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1157AC"/>
    <w:rsid w:val="00192FEA"/>
    <w:rsid w:val="001F207D"/>
    <w:rsid w:val="00211387"/>
    <w:rsid w:val="002137BB"/>
    <w:rsid w:val="002C26FA"/>
    <w:rsid w:val="00305D24"/>
    <w:rsid w:val="00337573"/>
    <w:rsid w:val="00490836"/>
    <w:rsid w:val="006035A0"/>
    <w:rsid w:val="00704CFA"/>
    <w:rsid w:val="007101A5"/>
    <w:rsid w:val="007343E7"/>
    <w:rsid w:val="00797A3C"/>
    <w:rsid w:val="007B09A6"/>
    <w:rsid w:val="007D1931"/>
    <w:rsid w:val="00811476"/>
    <w:rsid w:val="008A5C00"/>
    <w:rsid w:val="008B6B30"/>
    <w:rsid w:val="008D40FD"/>
    <w:rsid w:val="009371B6"/>
    <w:rsid w:val="00992169"/>
    <w:rsid w:val="009A6CC1"/>
    <w:rsid w:val="00A505DF"/>
    <w:rsid w:val="00AB554D"/>
    <w:rsid w:val="00AD2364"/>
    <w:rsid w:val="00B06F2C"/>
    <w:rsid w:val="00B35028"/>
    <w:rsid w:val="00B411FB"/>
    <w:rsid w:val="00B63F28"/>
    <w:rsid w:val="00B90E6B"/>
    <w:rsid w:val="00B92952"/>
    <w:rsid w:val="00C230F5"/>
    <w:rsid w:val="00CB76F1"/>
    <w:rsid w:val="00D270B7"/>
    <w:rsid w:val="00D32998"/>
    <w:rsid w:val="00DB3168"/>
    <w:rsid w:val="00E82959"/>
    <w:rsid w:val="00EF288F"/>
    <w:rsid w:val="00F22A5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5</Pages>
  <Words>638</Words>
  <Characters>3637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Lukina</cp:lastModifiedBy>
  <cp:revision>13</cp:revision>
  <cp:lastPrinted>2015-04-21T09:12:00Z</cp:lastPrinted>
  <dcterms:created xsi:type="dcterms:W3CDTF">2015-02-17T08:43:00Z</dcterms:created>
  <dcterms:modified xsi:type="dcterms:W3CDTF">2016-03-24T07:08:00Z</dcterms:modified>
</cp:coreProperties>
</file>